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Aberdeen City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Aberdeen City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Aberdeen City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Aberdeen City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Aberdeen City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Aberdeen City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44.0% </w:t>
      </w:r>
      <w:r w:rsidRPr="004747BF">
        <w:rPr>
          <w:rFonts w:ascii="Libre Franklin Light" w:eastAsia="Times New Roman" w:hAnsi="Libre Franklin Light" w:cs="Calibri Light"/>
        </w:rPr>
        <w:t xml:space="preserve">of those respondents classified as PGSI 8+ in Aberdeen City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Aberdeen City is estimated to be </w:t>
      </w:r>
      <w:r w:rsidRPr="00773DF7">
        <w:rPr>
          <w:rFonts w:ascii="Libre Franklin Light" w:eastAsia="Times New Roman" w:hAnsi="Libre Franklin Light" w:cs="Calibri Light"/>
          <w:b/>
          <w:bCs/>
          <w:color w:val="C45911" w:themeColor="accent2" w:themeShade="BF"/>
        </w:rPr>
        <w:t xml:space="preserve">£4,424,798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Aberdeen City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Aberdeen City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Aberdeen City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Aberdeen City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berdeen Cit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Aberdeen City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berdeen Cit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Aberdeen City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Aberdeen City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berdeen Cit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Aberdeen City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Aberdeen City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Aberdeen City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Aberdeen City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Aberdeen City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Aberdeen City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£4,424,798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Aberdeen City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£72,073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£1,490,504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£106,774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£30,030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£55,056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£2,670,361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£4,424,798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Aberdeen City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Aberdeen City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City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City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City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City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Aberdeen City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Aberdeen City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Aberdeen City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Aberdeen City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Aberdeen City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Aberdeen City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9E05405-2E10-4C3B-88D7-C0B0E2EE4B3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